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73B" w:rsidRDefault="00E7773B" w:rsidP="00E77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TRYCH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E7773B" w:rsidRDefault="00E7773B" w:rsidP="00E77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7773B" w:rsidRDefault="00E7773B" w:rsidP="00E777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773B" w:rsidRDefault="00E7773B" w:rsidP="00E777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773B" w:rsidRDefault="00E7773B" w:rsidP="00E77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Ottery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E7773B" w:rsidRDefault="00E7773B" w:rsidP="00E77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p.108)</w:t>
      </w:r>
    </w:p>
    <w:p w:rsidR="00E7773B" w:rsidRDefault="00E7773B" w:rsidP="00E777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773B" w:rsidRDefault="00E7773B" w:rsidP="00E777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7773B" w:rsidRDefault="00E7773B" w:rsidP="00E777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Start w:id="0" w:name="_GoBack"/>
      <w:bookmarkEnd w:id="0"/>
    </w:p>
    <w:sectPr w:rsidR="006B2F86" w:rsidRPr="00E777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73B" w:rsidRDefault="00E7773B" w:rsidP="00E71FC3">
      <w:pPr>
        <w:spacing w:after="0" w:line="240" w:lineRule="auto"/>
      </w:pPr>
      <w:r>
        <w:separator/>
      </w:r>
    </w:p>
  </w:endnote>
  <w:endnote w:type="continuationSeparator" w:id="0">
    <w:p w:rsidR="00E7773B" w:rsidRDefault="00E777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73B" w:rsidRDefault="00E7773B" w:rsidP="00E71FC3">
      <w:pPr>
        <w:spacing w:after="0" w:line="240" w:lineRule="auto"/>
      </w:pPr>
      <w:r>
        <w:separator/>
      </w:r>
    </w:p>
  </w:footnote>
  <w:footnote w:type="continuationSeparator" w:id="0">
    <w:p w:rsidR="00E7773B" w:rsidRDefault="00E777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3B"/>
    <w:rsid w:val="00AB52E8"/>
    <w:rsid w:val="00B16D3F"/>
    <w:rsid w:val="00E71FC3"/>
    <w:rsid w:val="00E7773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2A2A4"/>
  <w15:chartTrackingRefBased/>
  <w15:docId w15:val="{0DDBB8FE-285B-4A70-AC60-D260141B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2016-04-22T16:15:00Z</dcterms:created>
  <dcterms:modified xsi:type="dcterms:W3CDTF">2016-04-22T16:18:00Z</dcterms:modified>
</cp:coreProperties>
</file>